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9E5CA" w14:textId="77777777" w:rsidR="00FB1EB8" w:rsidRPr="00690BA6" w:rsidRDefault="00FB1EB8" w:rsidP="00FB1EB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POSSEBURY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F014FED" w14:textId="77777777" w:rsidR="00FB1EB8" w:rsidRDefault="00FB1EB8" w:rsidP="00FB1E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063ECE6" w14:textId="77777777" w:rsidR="00FB1EB8" w:rsidRDefault="00FB1EB8" w:rsidP="00FB1E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83F710" w14:textId="77777777" w:rsidR="00FB1EB8" w:rsidRDefault="00FB1EB8" w:rsidP="00FB1E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AA13E7" w14:textId="77777777" w:rsidR="00FB1EB8" w:rsidRDefault="00FB1EB8" w:rsidP="00FB1EB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Cole, senior(q.v.).</w:t>
      </w:r>
    </w:p>
    <w:p w14:paraId="58CA5EC1" w14:textId="77777777" w:rsidR="00FB1EB8" w:rsidRDefault="00FB1EB8" w:rsidP="00FB1EB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m.6,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6A20A25" w14:textId="77777777" w:rsidR="00FB1EB8" w:rsidRDefault="00FB1EB8" w:rsidP="00FB1EB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16C2D31" w14:textId="77777777" w:rsidR="00FB1EB8" w:rsidRDefault="00FB1EB8" w:rsidP="00FB1EB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E0EA563" w14:textId="77777777" w:rsidR="00FB1EB8" w:rsidRDefault="00FB1EB8" w:rsidP="00FB1EB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2EBB914" w14:textId="77777777" w:rsidR="00FB1EB8" w:rsidRDefault="00FB1EB8" w:rsidP="00FB1EB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8 May 2021</w:t>
      </w:r>
    </w:p>
    <w:p w14:paraId="66F4AE2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8E23E" w14:textId="77777777" w:rsidR="00FB1EB8" w:rsidRDefault="00FB1EB8" w:rsidP="009139A6">
      <w:r>
        <w:separator/>
      </w:r>
    </w:p>
  </w:endnote>
  <w:endnote w:type="continuationSeparator" w:id="0">
    <w:p w14:paraId="41FC901D" w14:textId="77777777" w:rsidR="00FB1EB8" w:rsidRDefault="00FB1E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26D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A79F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DC1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A65E3" w14:textId="77777777" w:rsidR="00FB1EB8" w:rsidRDefault="00FB1EB8" w:rsidP="009139A6">
      <w:r>
        <w:separator/>
      </w:r>
    </w:p>
  </w:footnote>
  <w:footnote w:type="continuationSeparator" w:id="0">
    <w:p w14:paraId="013A18C3" w14:textId="77777777" w:rsidR="00FB1EB8" w:rsidRDefault="00FB1E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2B6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6FD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036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EB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B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8AB29"/>
  <w15:chartTrackingRefBased/>
  <w15:docId w15:val="{0FD637C4-C980-4D41-8F4C-73AE0F355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2021-06-11T20:16:00Z</dcterms:created>
  <dcterms:modified xsi:type="dcterms:W3CDTF">2021-06-11T20:18:00Z</dcterms:modified>
</cp:coreProperties>
</file>